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3EC6E3FC" w:rsidR="0099427E" w:rsidRDefault="0035217F" w:rsidP="0099427E">
      <w:pPr>
        <w:pStyle w:val="Title"/>
      </w:pPr>
      <w:r>
        <w:t>Machinery Skills</w:t>
      </w:r>
    </w:p>
    <w:p w14:paraId="6F250985" w14:textId="0AA0974F" w:rsidR="0035217F" w:rsidRPr="0035217F" w:rsidRDefault="0035217F" w:rsidP="0035217F">
      <w:pPr>
        <w:jc w:val="center"/>
        <w:rPr>
          <w:sz w:val="28"/>
          <w:szCs w:val="28"/>
        </w:rPr>
      </w:pPr>
      <w:r w:rsidRPr="0035217F">
        <w:rPr>
          <w:sz w:val="28"/>
          <w:szCs w:val="28"/>
        </w:rPr>
        <w:t>Tractor Hitching Operations</w:t>
      </w:r>
    </w:p>
    <w:p w14:paraId="5F79E276" w14:textId="56C97070" w:rsidR="00D04953" w:rsidRPr="0035217F" w:rsidRDefault="000866F6" w:rsidP="0035217F">
      <w:pPr>
        <w:rPr>
          <w:b/>
          <w:sz w:val="28"/>
          <w:szCs w:val="28"/>
        </w:rPr>
      </w:pPr>
      <w:r w:rsidRPr="0035217F">
        <w:rPr>
          <w:b/>
          <w:sz w:val="28"/>
          <w:szCs w:val="28"/>
        </w:rPr>
        <w:t>Machinery Skills</w:t>
      </w:r>
    </w:p>
    <w:p w14:paraId="61F1A7E0" w14:textId="6AE8FF86" w:rsidR="00D04953" w:rsidRDefault="000866F6" w:rsidP="0035217F">
      <w:pPr>
        <w:rPr>
          <w:sz w:val="28"/>
          <w:szCs w:val="28"/>
        </w:rPr>
      </w:pPr>
      <w:r w:rsidRPr="0035217F">
        <w:rPr>
          <w:sz w:val="28"/>
          <w:szCs w:val="28"/>
        </w:rPr>
        <w:t>Tractor Hitching Operations</w:t>
      </w:r>
    </w:p>
    <w:p w14:paraId="1ABFD1D9" w14:textId="77777777" w:rsidR="00D04953" w:rsidRPr="0035217F" w:rsidRDefault="000866F6" w:rsidP="0058440D">
      <w:pPr>
        <w:rPr>
          <w:b/>
          <w:sz w:val="28"/>
          <w:szCs w:val="28"/>
        </w:rPr>
      </w:pPr>
      <w:bookmarkStart w:id="0" w:name="_GoBack"/>
      <w:bookmarkEnd w:id="0"/>
      <w:r w:rsidRPr="0035217F">
        <w:rPr>
          <w:b/>
          <w:sz w:val="28"/>
          <w:szCs w:val="28"/>
        </w:rPr>
        <w:t>Question</w:t>
      </w:r>
    </w:p>
    <w:p w14:paraId="4BE24441" w14:textId="77777777" w:rsidR="00D04953" w:rsidRPr="0035217F" w:rsidRDefault="000866F6" w:rsidP="0035217F">
      <w:pPr>
        <w:ind w:left="720"/>
        <w:rPr>
          <w:sz w:val="28"/>
          <w:szCs w:val="28"/>
        </w:rPr>
      </w:pPr>
      <w:r w:rsidRPr="0035217F">
        <w:rPr>
          <w:sz w:val="28"/>
          <w:szCs w:val="28"/>
        </w:rPr>
        <w:t>How are Implements connected to a tractor?</w:t>
      </w:r>
    </w:p>
    <w:p w14:paraId="426143F6" w14:textId="77777777" w:rsidR="00D04953" w:rsidRPr="0035217F" w:rsidRDefault="000866F6" w:rsidP="0035217F">
      <w:pPr>
        <w:ind w:left="720"/>
        <w:rPr>
          <w:sz w:val="28"/>
          <w:szCs w:val="28"/>
        </w:rPr>
      </w:pPr>
      <w:r w:rsidRPr="0035217F">
        <w:rPr>
          <w:sz w:val="28"/>
          <w:szCs w:val="28"/>
        </w:rPr>
        <w:t>What does PTO Stand for?</w:t>
      </w:r>
    </w:p>
    <w:p w14:paraId="2878FFBF" w14:textId="77777777" w:rsidR="00D04953" w:rsidRPr="0035217F" w:rsidRDefault="000866F6" w:rsidP="0035217F">
      <w:pPr>
        <w:ind w:left="720"/>
        <w:rPr>
          <w:sz w:val="28"/>
          <w:szCs w:val="28"/>
        </w:rPr>
      </w:pPr>
      <w:r w:rsidRPr="0035217F">
        <w:rPr>
          <w:sz w:val="28"/>
          <w:szCs w:val="28"/>
        </w:rPr>
        <w:t>What do you know about a Quick Hitch?</w:t>
      </w:r>
    </w:p>
    <w:p w14:paraId="44F811E3" w14:textId="77777777" w:rsidR="00D04953" w:rsidRPr="0035217F" w:rsidRDefault="000866F6" w:rsidP="0035217F">
      <w:pPr>
        <w:rPr>
          <w:b/>
          <w:sz w:val="28"/>
          <w:szCs w:val="28"/>
        </w:rPr>
      </w:pPr>
      <w:r w:rsidRPr="0035217F">
        <w:rPr>
          <w:b/>
          <w:sz w:val="28"/>
          <w:szCs w:val="28"/>
        </w:rPr>
        <w:t>Drawbars</w:t>
      </w:r>
    </w:p>
    <w:p w14:paraId="7BD30096" w14:textId="522C9FEF" w:rsidR="00D04953" w:rsidRPr="0035217F" w:rsidRDefault="000866F6" w:rsidP="000866F6">
      <w:pPr>
        <w:numPr>
          <w:ilvl w:val="0"/>
          <w:numId w:val="1"/>
        </w:numPr>
        <w:rPr>
          <w:sz w:val="28"/>
          <w:szCs w:val="28"/>
        </w:rPr>
      </w:pPr>
      <w:r w:rsidRPr="0035217F">
        <w:rPr>
          <w:sz w:val="28"/>
          <w:szCs w:val="28"/>
        </w:rPr>
        <w:t xml:space="preserve">Single </w:t>
      </w:r>
      <w:r w:rsidR="008E44B6">
        <w:rPr>
          <w:sz w:val="28"/>
          <w:szCs w:val="28"/>
        </w:rPr>
        <w:t>_________</w:t>
      </w:r>
      <w:r w:rsidRPr="0035217F">
        <w:rPr>
          <w:sz w:val="28"/>
          <w:szCs w:val="28"/>
        </w:rPr>
        <w:t xml:space="preserve"> of connection</w:t>
      </w:r>
    </w:p>
    <w:p w14:paraId="68CA7380" w14:textId="77777777" w:rsidR="00D04953" w:rsidRPr="0035217F" w:rsidRDefault="000866F6" w:rsidP="000866F6">
      <w:pPr>
        <w:numPr>
          <w:ilvl w:val="0"/>
          <w:numId w:val="1"/>
        </w:numPr>
        <w:rPr>
          <w:sz w:val="28"/>
          <w:szCs w:val="28"/>
        </w:rPr>
      </w:pPr>
      <w:r w:rsidRPr="0035217F">
        <w:rPr>
          <w:sz w:val="28"/>
          <w:szCs w:val="28"/>
        </w:rPr>
        <w:t>THE ONLY CONNECTION FOR TOWING</w:t>
      </w:r>
    </w:p>
    <w:p w14:paraId="39BDDCD4" w14:textId="0725DFF4" w:rsidR="00D04953" w:rsidRPr="0035217F" w:rsidRDefault="000866F6" w:rsidP="000866F6">
      <w:pPr>
        <w:numPr>
          <w:ilvl w:val="0"/>
          <w:numId w:val="1"/>
        </w:numPr>
        <w:rPr>
          <w:sz w:val="28"/>
          <w:szCs w:val="28"/>
        </w:rPr>
      </w:pPr>
      <w:r w:rsidRPr="0035217F">
        <w:rPr>
          <w:sz w:val="28"/>
          <w:szCs w:val="28"/>
        </w:rPr>
        <w:t xml:space="preserve">Adjustable in and </w:t>
      </w:r>
      <w:r w:rsidR="008E44B6">
        <w:rPr>
          <w:sz w:val="28"/>
          <w:szCs w:val="28"/>
        </w:rPr>
        <w:t>______</w:t>
      </w:r>
    </w:p>
    <w:p w14:paraId="43CD7700" w14:textId="240C66FE" w:rsidR="00D04953" w:rsidRPr="007B3665" w:rsidRDefault="000866F6" w:rsidP="007B3665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7B3665">
        <w:rPr>
          <w:sz w:val="28"/>
          <w:szCs w:val="28"/>
        </w:rPr>
        <w:t>Shorten for implements with long tongues</w:t>
      </w:r>
    </w:p>
    <w:p w14:paraId="3C5B0781" w14:textId="77777777" w:rsidR="00D04953" w:rsidRPr="0035217F" w:rsidRDefault="000866F6" w:rsidP="007B3665">
      <w:pPr>
        <w:numPr>
          <w:ilvl w:val="0"/>
          <w:numId w:val="8"/>
        </w:numPr>
        <w:rPr>
          <w:sz w:val="28"/>
          <w:szCs w:val="28"/>
        </w:rPr>
      </w:pPr>
      <w:r w:rsidRPr="0035217F">
        <w:rPr>
          <w:sz w:val="28"/>
          <w:szCs w:val="28"/>
        </w:rPr>
        <w:t xml:space="preserve">Fixed or Swinging </w:t>
      </w:r>
    </w:p>
    <w:p w14:paraId="0B3BA4CD" w14:textId="02D8608E" w:rsidR="00D04953" w:rsidRPr="007B3665" w:rsidRDefault="000866F6" w:rsidP="007B3665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7B3665">
        <w:rPr>
          <w:sz w:val="28"/>
          <w:szCs w:val="28"/>
        </w:rPr>
        <w:t xml:space="preserve">Fixed for </w:t>
      </w:r>
      <w:r w:rsidR="008E44B6" w:rsidRPr="007B3665">
        <w:rPr>
          <w:sz w:val="28"/>
          <w:szCs w:val="28"/>
        </w:rPr>
        <w:t>________</w:t>
      </w:r>
      <w:r w:rsidRPr="007B3665">
        <w:rPr>
          <w:sz w:val="28"/>
          <w:szCs w:val="28"/>
        </w:rPr>
        <w:t xml:space="preserve"> travel</w:t>
      </w:r>
    </w:p>
    <w:p w14:paraId="0A2E0426" w14:textId="4722F293" w:rsidR="00D04953" w:rsidRPr="007B3665" w:rsidRDefault="000866F6" w:rsidP="007B3665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7B3665">
        <w:rPr>
          <w:sz w:val="28"/>
          <w:szCs w:val="28"/>
        </w:rPr>
        <w:t>Swinging for towing heavy implements</w:t>
      </w:r>
    </w:p>
    <w:p w14:paraId="2261D7B6" w14:textId="77777777" w:rsidR="00D04953" w:rsidRPr="0035217F" w:rsidRDefault="000866F6" w:rsidP="007B3665">
      <w:pPr>
        <w:numPr>
          <w:ilvl w:val="0"/>
          <w:numId w:val="8"/>
        </w:numPr>
        <w:rPr>
          <w:sz w:val="28"/>
          <w:szCs w:val="28"/>
        </w:rPr>
      </w:pPr>
      <w:r w:rsidRPr="0035217F">
        <w:rPr>
          <w:sz w:val="28"/>
          <w:szCs w:val="28"/>
        </w:rPr>
        <w:t>Use inverted position for PTO clearance</w:t>
      </w:r>
    </w:p>
    <w:p w14:paraId="1E9D138C" w14:textId="77777777" w:rsidR="00D04953" w:rsidRPr="0035217F" w:rsidRDefault="000866F6" w:rsidP="0035217F">
      <w:pPr>
        <w:rPr>
          <w:b/>
          <w:sz w:val="28"/>
          <w:szCs w:val="28"/>
        </w:rPr>
      </w:pPr>
      <w:r w:rsidRPr="0035217F">
        <w:rPr>
          <w:b/>
          <w:sz w:val="28"/>
          <w:szCs w:val="28"/>
        </w:rPr>
        <w:t>Drawbars</w:t>
      </w:r>
    </w:p>
    <w:p w14:paraId="0B039EB4" w14:textId="77777777" w:rsidR="00D04953" w:rsidRPr="0035217F" w:rsidRDefault="000866F6" w:rsidP="000866F6">
      <w:pPr>
        <w:numPr>
          <w:ilvl w:val="0"/>
          <w:numId w:val="2"/>
        </w:numPr>
        <w:rPr>
          <w:sz w:val="28"/>
          <w:szCs w:val="28"/>
        </w:rPr>
      </w:pPr>
      <w:r w:rsidRPr="0035217F">
        <w:rPr>
          <w:sz w:val="28"/>
          <w:szCs w:val="28"/>
        </w:rPr>
        <w:t xml:space="preserve">Fixed Drawbar </w:t>
      </w:r>
    </w:p>
    <w:p w14:paraId="24EC25C0" w14:textId="0645B40E" w:rsidR="00D04953" w:rsidRPr="007B3665" w:rsidRDefault="000866F6" w:rsidP="007B3665">
      <w:pPr>
        <w:pStyle w:val="ListParagraph"/>
        <w:numPr>
          <w:ilvl w:val="1"/>
          <w:numId w:val="2"/>
        </w:numPr>
        <w:rPr>
          <w:sz w:val="28"/>
          <w:szCs w:val="28"/>
        </w:rPr>
      </w:pPr>
      <w:r w:rsidRPr="007B3665">
        <w:rPr>
          <w:sz w:val="28"/>
          <w:szCs w:val="28"/>
        </w:rPr>
        <w:t xml:space="preserve">Does not move </w:t>
      </w:r>
      <w:r w:rsidR="008E44B6" w:rsidRPr="007B3665">
        <w:rPr>
          <w:sz w:val="28"/>
          <w:szCs w:val="28"/>
        </w:rPr>
        <w:t>_________</w:t>
      </w:r>
      <w:r w:rsidRPr="007B3665">
        <w:rPr>
          <w:sz w:val="28"/>
          <w:szCs w:val="28"/>
        </w:rPr>
        <w:t xml:space="preserve"> to side</w:t>
      </w:r>
    </w:p>
    <w:p w14:paraId="1270FFBC" w14:textId="77777777" w:rsidR="00D04953" w:rsidRPr="0035217F" w:rsidRDefault="000866F6" w:rsidP="000866F6">
      <w:pPr>
        <w:numPr>
          <w:ilvl w:val="1"/>
          <w:numId w:val="2"/>
        </w:numPr>
        <w:rPr>
          <w:sz w:val="28"/>
          <w:szCs w:val="28"/>
        </w:rPr>
      </w:pPr>
      <w:r w:rsidRPr="0035217F">
        <w:rPr>
          <w:sz w:val="28"/>
          <w:szCs w:val="28"/>
        </w:rPr>
        <w:t>Made of solid steel</w:t>
      </w:r>
    </w:p>
    <w:p w14:paraId="140F7FA1" w14:textId="5A9A10C6" w:rsidR="00D04953" w:rsidRPr="0035217F" w:rsidRDefault="000866F6" w:rsidP="000866F6">
      <w:pPr>
        <w:numPr>
          <w:ilvl w:val="1"/>
          <w:numId w:val="2"/>
        </w:numPr>
        <w:rPr>
          <w:sz w:val="28"/>
          <w:szCs w:val="28"/>
        </w:rPr>
      </w:pPr>
      <w:r w:rsidRPr="0035217F">
        <w:rPr>
          <w:sz w:val="28"/>
          <w:szCs w:val="28"/>
        </w:rPr>
        <w:t xml:space="preserve">Numerous </w:t>
      </w:r>
      <w:r w:rsidR="008E44B6">
        <w:rPr>
          <w:sz w:val="28"/>
          <w:szCs w:val="28"/>
        </w:rPr>
        <w:t>_________</w:t>
      </w:r>
      <w:r w:rsidRPr="0035217F">
        <w:rPr>
          <w:sz w:val="28"/>
          <w:szCs w:val="28"/>
        </w:rPr>
        <w:t xml:space="preserve"> to place ball hitch based on implement needs</w:t>
      </w:r>
    </w:p>
    <w:p w14:paraId="319FFD09" w14:textId="77777777" w:rsidR="00D04953" w:rsidRPr="0035217F" w:rsidRDefault="000866F6" w:rsidP="000866F6">
      <w:pPr>
        <w:numPr>
          <w:ilvl w:val="1"/>
          <w:numId w:val="2"/>
        </w:numPr>
        <w:rPr>
          <w:sz w:val="28"/>
          <w:szCs w:val="28"/>
        </w:rPr>
      </w:pPr>
      <w:r w:rsidRPr="0035217F">
        <w:rPr>
          <w:sz w:val="28"/>
          <w:szCs w:val="28"/>
        </w:rPr>
        <w:t>Typically mounted low on the tractor</w:t>
      </w:r>
    </w:p>
    <w:p w14:paraId="65AECBB6" w14:textId="77777777" w:rsidR="0035217F" w:rsidRDefault="0035217F" w:rsidP="0035217F">
      <w:pPr>
        <w:rPr>
          <w:b/>
          <w:sz w:val="28"/>
          <w:szCs w:val="28"/>
        </w:rPr>
      </w:pPr>
    </w:p>
    <w:p w14:paraId="0F6CD7D1" w14:textId="77777777" w:rsidR="008E44B6" w:rsidRDefault="008E44B6" w:rsidP="0035217F">
      <w:pPr>
        <w:rPr>
          <w:b/>
          <w:sz w:val="28"/>
          <w:szCs w:val="28"/>
        </w:rPr>
      </w:pPr>
    </w:p>
    <w:p w14:paraId="61BB08ED" w14:textId="200F8BA4" w:rsidR="00D04953" w:rsidRDefault="000866F6" w:rsidP="0035217F">
      <w:pPr>
        <w:rPr>
          <w:b/>
          <w:sz w:val="28"/>
          <w:szCs w:val="28"/>
        </w:rPr>
      </w:pPr>
      <w:r w:rsidRPr="0035217F">
        <w:rPr>
          <w:b/>
          <w:sz w:val="28"/>
          <w:szCs w:val="28"/>
        </w:rPr>
        <w:lastRenderedPageBreak/>
        <w:t>Drawbar Leverage</w:t>
      </w:r>
    </w:p>
    <w:p w14:paraId="36284916" w14:textId="3C9195B2" w:rsidR="0035217F" w:rsidRPr="0035217F" w:rsidRDefault="0035217F" w:rsidP="0035217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5D0AF08" wp14:editId="079AE0EE">
            <wp:extent cx="2627889" cy="162052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069" cy="16311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5250F3" w14:textId="31691567" w:rsidR="00D04953" w:rsidRPr="0035217F" w:rsidRDefault="000866F6" w:rsidP="0035217F">
      <w:pPr>
        <w:rPr>
          <w:b/>
          <w:sz w:val="28"/>
          <w:szCs w:val="28"/>
        </w:rPr>
      </w:pPr>
      <w:r w:rsidRPr="0035217F">
        <w:rPr>
          <w:b/>
          <w:sz w:val="28"/>
          <w:szCs w:val="28"/>
        </w:rPr>
        <w:t>Three Point Hitches</w:t>
      </w:r>
    </w:p>
    <w:p w14:paraId="73F866D8" w14:textId="2D6EC38A" w:rsidR="00D04953" w:rsidRPr="0035217F" w:rsidRDefault="000866F6" w:rsidP="000866F6">
      <w:pPr>
        <w:numPr>
          <w:ilvl w:val="0"/>
          <w:numId w:val="3"/>
        </w:numPr>
        <w:rPr>
          <w:sz w:val="28"/>
          <w:szCs w:val="28"/>
        </w:rPr>
      </w:pPr>
      <w:r w:rsidRPr="0035217F">
        <w:rPr>
          <w:sz w:val="28"/>
          <w:szCs w:val="28"/>
        </w:rPr>
        <w:t>Sized by Category</w:t>
      </w:r>
    </w:p>
    <w:p w14:paraId="1B8E743E" w14:textId="2C1AE812" w:rsidR="00D04953" w:rsidRPr="007B3665" w:rsidRDefault="000866F6" w:rsidP="007B3665">
      <w:pPr>
        <w:pStyle w:val="ListParagraph"/>
        <w:numPr>
          <w:ilvl w:val="1"/>
          <w:numId w:val="3"/>
        </w:numPr>
        <w:rPr>
          <w:sz w:val="28"/>
          <w:szCs w:val="28"/>
        </w:rPr>
      </w:pPr>
      <w:r w:rsidRPr="007B3665">
        <w:rPr>
          <w:sz w:val="28"/>
          <w:szCs w:val="28"/>
        </w:rPr>
        <w:t xml:space="preserve">Cat. I. – small </w:t>
      </w:r>
      <w:proofErr w:type="gramStart"/>
      <w:r w:rsidRPr="007B3665">
        <w:rPr>
          <w:sz w:val="28"/>
          <w:szCs w:val="28"/>
        </w:rPr>
        <w:t>tractors  15</w:t>
      </w:r>
      <w:proofErr w:type="gramEnd"/>
      <w:r w:rsidRPr="007B3665">
        <w:rPr>
          <w:sz w:val="28"/>
          <w:szCs w:val="28"/>
        </w:rPr>
        <w:t>-</w:t>
      </w:r>
      <w:r w:rsidR="008E44B6" w:rsidRPr="007B3665">
        <w:rPr>
          <w:sz w:val="28"/>
          <w:szCs w:val="28"/>
        </w:rPr>
        <w:t>______</w:t>
      </w:r>
      <w:r w:rsidRPr="007B3665">
        <w:rPr>
          <w:sz w:val="28"/>
          <w:szCs w:val="28"/>
        </w:rPr>
        <w:t xml:space="preserve"> HP</w:t>
      </w:r>
    </w:p>
    <w:p w14:paraId="430E2718" w14:textId="41E23527" w:rsidR="00D04953" w:rsidRPr="0035217F" w:rsidRDefault="000866F6" w:rsidP="000866F6">
      <w:pPr>
        <w:numPr>
          <w:ilvl w:val="1"/>
          <w:numId w:val="3"/>
        </w:numPr>
        <w:rPr>
          <w:sz w:val="28"/>
          <w:szCs w:val="28"/>
        </w:rPr>
      </w:pPr>
      <w:proofErr w:type="gramStart"/>
      <w:r w:rsidRPr="0035217F">
        <w:rPr>
          <w:sz w:val="28"/>
          <w:szCs w:val="28"/>
        </w:rPr>
        <w:t>Cat  II.</w:t>
      </w:r>
      <w:proofErr w:type="gramEnd"/>
      <w:r w:rsidRPr="0035217F">
        <w:rPr>
          <w:sz w:val="28"/>
          <w:szCs w:val="28"/>
        </w:rPr>
        <w:t xml:space="preserve">  30-75 HP</w:t>
      </w:r>
    </w:p>
    <w:p w14:paraId="10FEA2E2" w14:textId="0F3B1E22" w:rsidR="00D04953" w:rsidRPr="0035217F" w:rsidRDefault="000866F6" w:rsidP="000866F6">
      <w:pPr>
        <w:numPr>
          <w:ilvl w:val="1"/>
          <w:numId w:val="3"/>
        </w:numPr>
        <w:rPr>
          <w:sz w:val="28"/>
          <w:szCs w:val="28"/>
        </w:rPr>
      </w:pPr>
      <w:r w:rsidRPr="0035217F">
        <w:rPr>
          <w:sz w:val="28"/>
          <w:szCs w:val="28"/>
        </w:rPr>
        <w:t xml:space="preserve">Cat III.  </w:t>
      </w:r>
      <w:r w:rsidR="008E44B6">
        <w:rPr>
          <w:sz w:val="28"/>
          <w:szCs w:val="28"/>
        </w:rPr>
        <w:t>_____</w:t>
      </w:r>
      <w:r w:rsidRPr="0035217F">
        <w:rPr>
          <w:sz w:val="28"/>
          <w:szCs w:val="28"/>
        </w:rPr>
        <w:t>-168</w:t>
      </w:r>
    </w:p>
    <w:p w14:paraId="13BB5F71" w14:textId="7CE9C1C7" w:rsidR="00D04953" w:rsidRPr="0035217F" w:rsidRDefault="000866F6" w:rsidP="000866F6">
      <w:pPr>
        <w:numPr>
          <w:ilvl w:val="1"/>
          <w:numId w:val="3"/>
        </w:numPr>
        <w:rPr>
          <w:sz w:val="28"/>
          <w:szCs w:val="28"/>
        </w:rPr>
      </w:pPr>
      <w:r w:rsidRPr="0035217F">
        <w:rPr>
          <w:sz w:val="28"/>
          <w:szCs w:val="28"/>
        </w:rPr>
        <w:t>Cat. IV. 135-300</w:t>
      </w:r>
    </w:p>
    <w:p w14:paraId="16493364" w14:textId="23486225" w:rsidR="00D04953" w:rsidRPr="0035217F" w:rsidRDefault="000866F6" w:rsidP="000866F6">
      <w:pPr>
        <w:numPr>
          <w:ilvl w:val="1"/>
          <w:numId w:val="3"/>
        </w:numPr>
        <w:rPr>
          <w:sz w:val="28"/>
          <w:szCs w:val="28"/>
        </w:rPr>
      </w:pPr>
      <w:r w:rsidRPr="0035217F">
        <w:rPr>
          <w:sz w:val="28"/>
          <w:szCs w:val="28"/>
        </w:rPr>
        <w:t>Category specifies the dimensions of the “A” frame and pin size</w:t>
      </w:r>
    </w:p>
    <w:p w14:paraId="114545CB" w14:textId="3675B509" w:rsidR="00D04953" w:rsidRPr="0035217F" w:rsidRDefault="000866F6" w:rsidP="0035217F">
      <w:pPr>
        <w:rPr>
          <w:b/>
          <w:sz w:val="28"/>
          <w:szCs w:val="28"/>
        </w:rPr>
      </w:pPr>
      <w:r w:rsidRPr="0035217F">
        <w:rPr>
          <w:b/>
          <w:sz w:val="28"/>
          <w:szCs w:val="28"/>
        </w:rPr>
        <w:t xml:space="preserve">Three Point Hitches </w:t>
      </w:r>
      <w:proofErr w:type="spellStart"/>
      <w:r w:rsidRPr="0035217F">
        <w:rPr>
          <w:b/>
          <w:sz w:val="28"/>
          <w:szCs w:val="28"/>
        </w:rPr>
        <w:t>cont</w:t>
      </w:r>
      <w:proofErr w:type="spellEnd"/>
      <w:r w:rsidRPr="0035217F">
        <w:rPr>
          <w:b/>
          <w:sz w:val="28"/>
          <w:szCs w:val="28"/>
        </w:rPr>
        <w:t>…</w:t>
      </w:r>
    </w:p>
    <w:p w14:paraId="299334A5" w14:textId="53D56FB7" w:rsidR="00D04953" w:rsidRPr="0035217F" w:rsidRDefault="000866F6" w:rsidP="000866F6">
      <w:pPr>
        <w:numPr>
          <w:ilvl w:val="0"/>
          <w:numId w:val="4"/>
        </w:numPr>
        <w:rPr>
          <w:sz w:val="28"/>
          <w:szCs w:val="28"/>
        </w:rPr>
      </w:pPr>
      <w:r w:rsidRPr="0035217F">
        <w:rPr>
          <w:sz w:val="28"/>
          <w:szCs w:val="28"/>
        </w:rPr>
        <w:t>Hitch Components</w:t>
      </w:r>
    </w:p>
    <w:p w14:paraId="0F5764C0" w14:textId="3907153D" w:rsidR="00D04953" w:rsidRPr="007B3665" w:rsidRDefault="000866F6" w:rsidP="007B3665">
      <w:pPr>
        <w:pStyle w:val="ListParagraph"/>
        <w:numPr>
          <w:ilvl w:val="1"/>
          <w:numId w:val="4"/>
        </w:numPr>
        <w:rPr>
          <w:sz w:val="28"/>
          <w:szCs w:val="28"/>
        </w:rPr>
      </w:pPr>
      <w:r w:rsidRPr="007B3665">
        <w:rPr>
          <w:sz w:val="28"/>
          <w:szCs w:val="28"/>
        </w:rPr>
        <w:t>Draft Links</w:t>
      </w:r>
    </w:p>
    <w:p w14:paraId="26C0E62E" w14:textId="1501AFBC" w:rsidR="00D04953" w:rsidRPr="0035217F" w:rsidRDefault="000866F6" w:rsidP="000866F6">
      <w:pPr>
        <w:numPr>
          <w:ilvl w:val="1"/>
          <w:numId w:val="4"/>
        </w:numPr>
        <w:rPr>
          <w:sz w:val="28"/>
          <w:szCs w:val="28"/>
        </w:rPr>
      </w:pPr>
      <w:r w:rsidRPr="0035217F">
        <w:rPr>
          <w:sz w:val="28"/>
          <w:szCs w:val="28"/>
        </w:rPr>
        <w:t xml:space="preserve">Top or </w:t>
      </w:r>
      <w:r w:rsidR="008E44B6">
        <w:rPr>
          <w:sz w:val="28"/>
          <w:szCs w:val="28"/>
        </w:rPr>
        <w:t>__________</w:t>
      </w:r>
      <w:r w:rsidRPr="0035217F">
        <w:rPr>
          <w:sz w:val="28"/>
          <w:szCs w:val="28"/>
        </w:rPr>
        <w:t xml:space="preserve"> Link</w:t>
      </w:r>
    </w:p>
    <w:p w14:paraId="514B30AD" w14:textId="6223D05B" w:rsidR="00D04953" w:rsidRPr="0035217F" w:rsidRDefault="000866F6" w:rsidP="000866F6">
      <w:pPr>
        <w:numPr>
          <w:ilvl w:val="1"/>
          <w:numId w:val="4"/>
        </w:numPr>
        <w:rPr>
          <w:sz w:val="28"/>
          <w:szCs w:val="28"/>
        </w:rPr>
      </w:pPr>
      <w:r w:rsidRPr="0035217F">
        <w:rPr>
          <w:sz w:val="28"/>
          <w:szCs w:val="28"/>
        </w:rPr>
        <w:t>Lift links, one is adjustable</w:t>
      </w:r>
    </w:p>
    <w:p w14:paraId="4C973F01" w14:textId="4ADDD39C" w:rsidR="00D04953" w:rsidRPr="0035217F" w:rsidRDefault="000866F6" w:rsidP="000866F6">
      <w:pPr>
        <w:numPr>
          <w:ilvl w:val="1"/>
          <w:numId w:val="4"/>
        </w:numPr>
        <w:rPr>
          <w:sz w:val="28"/>
          <w:szCs w:val="28"/>
        </w:rPr>
      </w:pPr>
      <w:r w:rsidRPr="0035217F">
        <w:rPr>
          <w:sz w:val="28"/>
          <w:szCs w:val="28"/>
        </w:rPr>
        <w:t xml:space="preserve">Rocker </w:t>
      </w:r>
      <w:r w:rsidR="008E44B6">
        <w:rPr>
          <w:sz w:val="28"/>
          <w:szCs w:val="28"/>
        </w:rPr>
        <w:t>___________</w:t>
      </w:r>
      <w:r w:rsidRPr="0035217F">
        <w:rPr>
          <w:sz w:val="28"/>
          <w:szCs w:val="28"/>
        </w:rPr>
        <w:t xml:space="preserve"> arms</w:t>
      </w:r>
    </w:p>
    <w:p w14:paraId="6158E141" w14:textId="74C59746" w:rsidR="00D04953" w:rsidRPr="0035217F" w:rsidRDefault="000866F6" w:rsidP="000866F6">
      <w:pPr>
        <w:numPr>
          <w:ilvl w:val="1"/>
          <w:numId w:val="4"/>
        </w:numPr>
        <w:rPr>
          <w:sz w:val="28"/>
          <w:szCs w:val="28"/>
        </w:rPr>
      </w:pPr>
      <w:r w:rsidRPr="0035217F">
        <w:rPr>
          <w:sz w:val="28"/>
          <w:szCs w:val="28"/>
        </w:rPr>
        <w:t>Sway Chains</w:t>
      </w:r>
    </w:p>
    <w:p w14:paraId="29C656ED" w14:textId="36EDE3F3" w:rsidR="00D04953" w:rsidRPr="0035217F" w:rsidRDefault="000866F6" w:rsidP="0035217F">
      <w:pPr>
        <w:rPr>
          <w:b/>
          <w:sz w:val="28"/>
          <w:szCs w:val="28"/>
        </w:rPr>
      </w:pPr>
      <w:r w:rsidRPr="0035217F">
        <w:rPr>
          <w:b/>
          <w:sz w:val="28"/>
          <w:szCs w:val="28"/>
        </w:rPr>
        <w:t xml:space="preserve">Three Point Hitches </w:t>
      </w:r>
      <w:proofErr w:type="spellStart"/>
      <w:r w:rsidRPr="0035217F">
        <w:rPr>
          <w:b/>
          <w:sz w:val="28"/>
          <w:szCs w:val="28"/>
        </w:rPr>
        <w:t>cont</w:t>
      </w:r>
      <w:proofErr w:type="spellEnd"/>
      <w:r w:rsidRPr="0035217F">
        <w:rPr>
          <w:b/>
          <w:sz w:val="28"/>
          <w:szCs w:val="28"/>
        </w:rPr>
        <w:t>…</w:t>
      </w:r>
    </w:p>
    <w:p w14:paraId="3901938C" w14:textId="0D8CD401" w:rsidR="00D04953" w:rsidRPr="0035217F" w:rsidRDefault="000866F6" w:rsidP="000866F6">
      <w:pPr>
        <w:numPr>
          <w:ilvl w:val="0"/>
          <w:numId w:val="5"/>
        </w:numPr>
        <w:rPr>
          <w:sz w:val="28"/>
          <w:szCs w:val="28"/>
        </w:rPr>
      </w:pPr>
      <w:r w:rsidRPr="0035217F">
        <w:rPr>
          <w:sz w:val="28"/>
          <w:szCs w:val="28"/>
        </w:rPr>
        <w:t>3 points are identified by red arrows</w:t>
      </w:r>
    </w:p>
    <w:p w14:paraId="0C862659" w14:textId="7024DA45" w:rsidR="00D04953" w:rsidRPr="0035217F" w:rsidRDefault="0035217F" w:rsidP="000866F6">
      <w:pPr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C1C47DD" wp14:editId="7FAC89C4">
            <wp:simplePos x="0" y="0"/>
            <wp:positionH relativeFrom="column">
              <wp:posOffset>2499360</wp:posOffset>
            </wp:positionH>
            <wp:positionV relativeFrom="paragraph">
              <wp:posOffset>9525</wp:posOffset>
            </wp:positionV>
            <wp:extent cx="2529840" cy="1893817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938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66F6" w:rsidRPr="0035217F">
        <w:rPr>
          <w:sz w:val="28"/>
          <w:szCs w:val="28"/>
        </w:rPr>
        <w:t xml:space="preserve">Top arrow – </w:t>
      </w:r>
    </w:p>
    <w:p w14:paraId="1179D88F" w14:textId="448585E4" w:rsidR="00D04953" w:rsidRPr="0035217F" w:rsidRDefault="007B3665" w:rsidP="007B3665">
      <w:pPr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E44B6">
        <w:rPr>
          <w:sz w:val="28"/>
          <w:szCs w:val="28"/>
        </w:rPr>
        <w:t>_____</w:t>
      </w:r>
      <w:r w:rsidR="000866F6" w:rsidRPr="0035217F">
        <w:rPr>
          <w:sz w:val="28"/>
          <w:szCs w:val="28"/>
        </w:rPr>
        <w:t xml:space="preserve"> Link</w:t>
      </w:r>
    </w:p>
    <w:p w14:paraId="0A75B095" w14:textId="7F64E0CD" w:rsidR="00D04953" w:rsidRPr="0035217F" w:rsidRDefault="000866F6" w:rsidP="000866F6">
      <w:pPr>
        <w:numPr>
          <w:ilvl w:val="0"/>
          <w:numId w:val="5"/>
        </w:numPr>
        <w:rPr>
          <w:sz w:val="28"/>
          <w:szCs w:val="28"/>
        </w:rPr>
      </w:pPr>
      <w:r w:rsidRPr="0035217F">
        <w:rPr>
          <w:sz w:val="28"/>
          <w:szCs w:val="28"/>
        </w:rPr>
        <w:t xml:space="preserve">Lower left arrow – </w:t>
      </w:r>
    </w:p>
    <w:p w14:paraId="6003F44E" w14:textId="02890DCD" w:rsidR="00D04953" w:rsidRPr="007B3665" w:rsidRDefault="008E44B6" w:rsidP="007B3665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7B3665">
        <w:rPr>
          <w:sz w:val="28"/>
          <w:szCs w:val="28"/>
        </w:rPr>
        <w:t>_______</w:t>
      </w:r>
      <w:r w:rsidR="000866F6" w:rsidRPr="007B3665">
        <w:rPr>
          <w:sz w:val="28"/>
          <w:szCs w:val="28"/>
        </w:rPr>
        <w:t xml:space="preserve"> draft link</w:t>
      </w:r>
    </w:p>
    <w:p w14:paraId="12C04CAD" w14:textId="2D0E3C95" w:rsidR="00D04953" w:rsidRPr="007B3665" w:rsidRDefault="000866F6" w:rsidP="007B3665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B3665">
        <w:rPr>
          <w:sz w:val="28"/>
          <w:szCs w:val="28"/>
        </w:rPr>
        <w:lastRenderedPageBreak/>
        <w:t xml:space="preserve">Lower right arrow – </w:t>
      </w:r>
    </w:p>
    <w:p w14:paraId="764A3162" w14:textId="6F9686A6" w:rsidR="00D04953" w:rsidRPr="007B3665" w:rsidRDefault="008E44B6" w:rsidP="007B3665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7B3665">
        <w:rPr>
          <w:sz w:val="28"/>
          <w:szCs w:val="28"/>
        </w:rPr>
        <w:t>R</w:t>
      </w:r>
      <w:r w:rsidR="000866F6" w:rsidRPr="007B3665">
        <w:rPr>
          <w:sz w:val="28"/>
          <w:szCs w:val="28"/>
        </w:rPr>
        <w:t>ight draft link</w:t>
      </w:r>
    </w:p>
    <w:p w14:paraId="175560B5" w14:textId="77777777" w:rsidR="0035217F" w:rsidRPr="0035217F" w:rsidRDefault="006C5DBC" w:rsidP="0035217F">
      <w:pPr>
        <w:ind w:left="720"/>
        <w:rPr>
          <w:sz w:val="28"/>
          <w:szCs w:val="28"/>
        </w:rPr>
      </w:pPr>
      <w:hyperlink r:id="rId9" w:history="1">
        <w:r w:rsidR="0035217F" w:rsidRPr="0035217F">
          <w:rPr>
            <w:rStyle w:val="Hyperlink"/>
            <w:sz w:val="28"/>
            <w:szCs w:val="28"/>
          </w:rPr>
          <w:t xml:space="preserve">Hooking up implement to </w:t>
        </w:r>
        <w:proofErr w:type="gramStart"/>
        <w:r w:rsidR="0035217F" w:rsidRPr="0035217F">
          <w:rPr>
            <w:rStyle w:val="Hyperlink"/>
            <w:sz w:val="28"/>
            <w:szCs w:val="28"/>
          </w:rPr>
          <w:t>Three point</w:t>
        </w:r>
        <w:proofErr w:type="gramEnd"/>
        <w:r w:rsidR="0035217F" w:rsidRPr="0035217F">
          <w:rPr>
            <w:rStyle w:val="Hyperlink"/>
            <w:sz w:val="28"/>
            <w:szCs w:val="28"/>
          </w:rPr>
          <w:t xml:space="preserve"> hitch - video </w:t>
        </w:r>
      </w:hyperlink>
    </w:p>
    <w:p w14:paraId="416BCD01" w14:textId="32FD2D00" w:rsidR="00D04953" w:rsidRPr="0035217F" w:rsidRDefault="000866F6" w:rsidP="0035217F">
      <w:pPr>
        <w:rPr>
          <w:b/>
          <w:sz w:val="28"/>
          <w:szCs w:val="28"/>
        </w:rPr>
      </w:pPr>
      <w:r w:rsidRPr="0035217F">
        <w:rPr>
          <w:b/>
          <w:sz w:val="28"/>
          <w:szCs w:val="28"/>
        </w:rPr>
        <w:t>Three Point Hitch Converted to Quick Hitch</w:t>
      </w:r>
    </w:p>
    <w:p w14:paraId="5FA4839E" w14:textId="13B8A7CE" w:rsidR="00D04953" w:rsidRPr="0035217F" w:rsidRDefault="000866F6" w:rsidP="000866F6">
      <w:pPr>
        <w:numPr>
          <w:ilvl w:val="0"/>
          <w:numId w:val="6"/>
        </w:numPr>
        <w:rPr>
          <w:sz w:val="28"/>
          <w:szCs w:val="28"/>
        </w:rPr>
      </w:pPr>
      <w:r w:rsidRPr="0035217F">
        <w:rPr>
          <w:sz w:val="28"/>
          <w:szCs w:val="28"/>
        </w:rPr>
        <w:t xml:space="preserve">Allows for a </w:t>
      </w:r>
      <w:r w:rsidR="0035217F">
        <w:rPr>
          <w:sz w:val="28"/>
          <w:szCs w:val="28"/>
        </w:rPr>
        <w:t>___________</w:t>
      </w:r>
      <w:r w:rsidRPr="0035217F">
        <w:rPr>
          <w:sz w:val="28"/>
          <w:szCs w:val="28"/>
        </w:rPr>
        <w:t xml:space="preserve"> and easily attach and release of </w:t>
      </w:r>
      <w:r w:rsidR="0035217F">
        <w:rPr>
          <w:sz w:val="28"/>
          <w:szCs w:val="28"/>
        </w:rPr>
        <w:t>________</w:t>
      </w:r>
      <w:r w:rsidRPr="0035217F">
        <w:rPr>
          <w:sz w:val="28"/>
          <w:szCs w:val="28"/>
        </w:rPr>
        <w:t>-point implements without leaving your tractor seat</w:t>
      </w:r>
    </w:p>
    <w:p w14:paraId="455A1F96" w14:textId="37688295" w:rsidR="00D04953" w:rsidRPr="0035217F" w:rsidRDefault="000866F6" w:rsidP="000866F6">
      <w:pPr>
        <w:numPr>
          <w:ilvl w:val="0"/>
          <w:numId w:val="6"/>
        </w:numPr>
        <w:rPr>
          <w:sz w:val="28"/>
          <w:szCs w:val="28"/>
        </w:rPr>
      </w:pPr>
      <w:proofErr w:type="gramStart"/>
      <w:r w:rsidRPr="0035217F">
        <w:rPr>
          <w:sz w:val="28"/>
          <w:szCs w:val="28"/>
        </w:rPr>
        <w:t>Three point</w:t>
      </w:r>
      <w:proofErr w:type="gramEnd"/>
      <w:r w:rsidRPr="0035217F">
        <w:rPr>
          <w:sz w:val="28"/>
          <w:szCs w:val="28"/>
        </w:rPr>
        <w:t xml:space="preserve"> quick hitches are made of heavy duty </w:t>
      </w:r>
      <w:r w:rsidR="0035217F">
        <w:rPr>
          <w:sz w:val="28"/>
          <w:szCs w:val="28"/>
        </w:rPr>
        <w:t>__________</w:t>
      </w:r>
      <w:r w:rsidRPr="0035217F">
        <w:rPr>
          <w:sz w:val="28"/>
          <w:szCs w:val="28"/>
        </w:rPr>
        <w:t xml:space="preserve"> construction </w:t>
      </w:r>
    </w:p>
    <w:p w14:paraId="2D7A9981" w14:textId="77777777" w:rsidR="00D04953" w:rsidRPr="0035217F" w:rsidRDefault="000866F6" w:rsidP="000866F6">
      <w:pPr>
        <w:numPr>
          <w:ilvl w:val="0"/>
          <w:numId w:val="6"/>
        </w:numPr>
        <w:rPr>
          <w:sz w:val="28"/>
          <w:szCs w:val="28"/>
        </w:rPr>
      </w:pPr>
      <w:r w:rsidRPr="0035217F">
        <w:rPr>
          <w:sz w:val="28"/>
          <w:szCs w:val="28"/>
        </w:rPr>
        <w:t>Locks in implement using spring loaded levers uses letting you attach drag harrows, lawnmower rakes, box blades, augers and other implements</w:t>
      </w:r>
    </w:p>
    <w:p w14:paraId="535FC5CD" w14:textId="77777777" w:rsidR="00D04953" w:rsidRPr="0035217F" w:rsidRDefault="000866F6" w:rsidP="0035217F">
      <w:pPr>
        <w:rPr>
          <w:b/>
          <w:sz w:val="28"/>
          <w:szCs w:val="28"/>
        </w:rPr>
      </w:pPr>
      <w:r w:rsidRPr="0035217F">
        <w:rPr>
          <w:b/>
          <w:sz w:val="28"/>
          <w:szCs w:val="28"/>
        </w:rPr>
        <w:t>Power Take Off (PTO)</w:t>
      </w:r>
    </w:p>
    <w:p w14:paraId="1C341E72" w14:textId="4048486B" w:rsidR="00D04953" w:rsidRPr="0035217F" w:rsidRDefault="000866F6" w:rsidP="000866F6">
      <w:pPr>
        <w:numPr>
          <w:ilvl w:val="0"/>
          <w:numId w:val="7"/>
        </w:numPr>
        <w:rPr>
          <w:sz w:val="28"/>
          <w:szCs w:val="28"/>
        </w:rPr>
      </w:pPr>
      <w:r w:rsidRPr="0035217F">
        <w:rPr>
          <w:sz w:val="28"/>
          <w:szCs w:val="28"/>
        </w:rPr>
        <w:t xml:space="preserve">Used to provide </w:t>
      </w:r>
      <w:r w:rsidR="0035217F">
        <w:rPr>
          <w:sz w:val="28"/>
          <w:szCs w:val="28"/>
        </w:rPr>
        <w:t>_________</w:t>
      </w:r>
      <w:r w:rsidRPr="0035217F">
        <w:rPr>
          <w:sz w:val="28"/>
          <w:szCs w:val="28"/>
        </w:rPr>
        <w:t xml:space="preserve"> to an implement</w:t>
      </w:r>
    </w:p>
    <w:p w14:paraId="1680AE25" w14:textId="77777777" w:rsidR="00D04953" w:rsidRPr="0035217F" w:rsidRDefault="000866F6" w:rsidP="000866F6">
      <w:pPr>
        <w:numPr>
          <w:ilvl w:val="0"/>
          <w:numId w:val="7"/>
        </w:numPr>
        <w:rPr>
          <w:sz w:val="28"/>
          <w:szCs w:val="28"/>
        </w:rPr>
      </w:pPr>
      <w:r w:rsidRPr="0035217F">
        <w:rPr>
          <w:sz w:val="28"/>
          <w:szCs w:val="28"/>
        </w:rPr>
        <w:t>Two speed are common 540 and 1000 RPM</w:t>
      </w:r>
    </w:p>
    <w:p w14:paraId="61A573CB" w14:textId="77777777" w:rsidR="00D04953" w:rsidRPr="0035217F" w:rsidRDefault="000866F6" w:rsidP="000866F6">
      <w:pPr>
        <w:numPr>
          <w:ilvl w:val="0"/>
          <w:numId w:val="7"/>
        </w:numPr>
        <w:rPr>
          <w:sz w:val="28"/>
          <w:szCs w:val="28"/>
        </w:rPr>
      </w:pPr>
      <w:r w:rsidRPr="0035217F">
        <w:rPr>
          <w:sz w:val="28"/>
          <w:szCs w:val="28"/>
        </w:rPr>
        <w:t>Shafts are three sizes with two RPM rates</w:t>
      </w:r>
    </w:p>
    <w:p w14:paraId="23580EFC" w14:textId="4A0125D6" w:rsidR="00D04953" w:rsidRPr="007B3665" w:rsidRDefault="000866F6" w:rsidP="007B3665">
      <w:pPr>
        <w:pStyle w:val="ListParagraph"/>
        <w:numPr>
          <w:ilvl w:val="1"/>
          <w:numId w:val="7"/>
        </w:numPr>
        <w:rPr>
          <w:sz w:val="28"/>
          <w:szCs w:val="28"/>
        </w:rPr>
      </w:pPr>
      <w:r w:rsidRPr="007B3665">
        <w:rPr>
          <w:sz w:val="28"/>
          <w:szCs w:val="28"/>
        </w:rPr>
        <w:t>1 3/8” (</w:t>
      </w:r>
      <w:r w:rsidR="0035217F" w:rsidRPr="007B3665">
        <w:rPr>
          <w:sz w:val="28"/>
          <w:szCs w:val="28"/>
        </w:rPr>
        <w:t>_______</w:t>
      </w:r>
      <w:r w:rsidRPr="007B3665">
        <w:rPr>
          <w:sz w:val="28"/>
          <w:szCs w:val="28"/>
        </w:rPr>
        <w:t>)</w:t>
      </w:r>
    </w:p>
    <w:p w14:paraId="0443A408" w14:textId="77777777" w:rsidR="00D04953" w:rsidRPr="0035217F" w:rsidRDefault="000866F6" w:rsidP="000866F6">
      <w:pPr>
        <w:numPr>
          <w:ilvl w:val="1"/>
          <w:numId w:val="7"/>
        </w:numPr>
        <w:rPr>
          <w:sz w:val="28"/>
          <w:szCs w:val="28"/>
        </w:rPr>
      </w:pPr>
      <w:r w:rsidRPr="0035217F">
        <w:rPr>
          <w:sz w:val="28"/>
          <w:szCs w:val="28"/>
        </w:rPr>
        <w:t>1 3/8” (1000)</w:t>
      </w:r>
    </w:p>
    <w:p w14:paraId="31F86926" w14:textId="77777777" w:rsidR="00D04953" w:rsidRPr="0035217F" w:rsidRDefault="000866F6" w:rsidP="000866F6">
      <w:pPr>
        <w:numPr>
          <w:ilvl w:val="1"/>
          <w:numId w:val="7"/>
        </w:numPr>
        <w:rPr>
          <w:sz w:val="28"/>
          <w:szCs w:val="28"/>
        </w:rPr>
      </w:pPr>
      <w:r w:rsidRPr="0035217F">
        <w:rPr>
          <w:sz w:val="28"/>
          <w:szCs w:val="28"/>
        </w:rPr>
        <w:t>1 ¾” (1000)</w:t>
      </w:r>
    </w:p>
    <w:p w14:paraId="21E6B105" w14:textId="77777777" w:rsidR="00D04953" w:rsidRPr="0035217F" w:rsidRDefault="000866F6" w:rsidP="000866F6">
      <w:pPr>
        <w:numPr>
          <w:ilvl w:val="0"/>
          <w:numId w:val="7"/>
        </w:numPr>
        <w:rPr>
          <w:sz w:val="28"/>
          <w:szCs w:val="28"/>
        </w:rPr>
      </w:pPr>
      <w:r w:rsidRPr="0035217F">
        <w:rPr>
          <w:sz w:val="28"/>
          <w:szCs w:val="28"/>
        </w:rPr>
        <w:t>PTO Safety</w:t>
      </w:r>
    </w:p>
    <w:p w14:paraId="2A21DAF8" w14:textId="26282226" w:rsidR="00D04953" w:rsidRPr="0035217F" w:rsidRDefault="0035217F" w:rsidP="000866F6">
      <w:pPr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0866F6" w:rsidRPr="0035217F">
        <w:rPr>
          <w:sz w:val="28"/>
          <w:szCs w:val="28"/>
        </w:rPr>
        <w:t xml:space="preserve"> in place</w:t>
      </w:r>
    </w:p>
    <w:p w14:paraId="6FDA20E0" w14:textId="057E0140" w:rsidR="00D04953" w:rsidRPr="0035217F" w:rsidRDefault="000866F6" w:rsidP="000866F6">
      <w:pPr>
        <w:numPr>
          <w:ilvl w:val="1"/>
          <w:numId w:val="7"/>
        </w:numPr>
        <w:rPr>
          <w:sz w:val="28"/>
          <w:szCs w:val="28"/>
        </w:rPr>
      </w:pPr>
      <w:r w:rsidRPr="0035217F">
        <w:rPr>
          <w:sz w:val="28"/>
          <w:szCs w:val="28"/>
        </w:rPr>
        <w:t xml:space="preserve">Securely attached to </w:t>
      </w:r>
      <w:r w:rsidR="0035217F">
        <w:rPr>
          <w:sz w:val="28"/>
          <w:szCs w:val="28"/>
        </w:rPr>
        <w:t>_____</w:t>
      </w:r>
      <w:r w:rsidRPr="0035217F">
        <w:rPr>
          <w:sz w:val="28"/>
          <w:szCs w:val="28"/>
        </w:rPr>
        <w:t xml:space="preserve"> Shaft</w:t>
      </w:r>
    </w:p>
    <w:p w14:paraId="1E2C27D7" w14:textId="77777777" w:rsidR="00D04953" w:rsidRPr="0035217F" w:rsidRDefault="000866F6" w:rsidP="000866F6">
      <w:pPr>
        <w:numPr>
          <w:ilvl w:val="1"/>
          <w:numId w:val="7"/>
        </w:numPr>
        <w:rPr>
          <w:sz w:val="28"/>
          <w:szCs w:val="28"/>
        </w:rPr>
      </w:pPr>
      <w:r w:rsidRPr="0035217F">
        <w:rPr>
          <w:sz w:val="28"/>
          <w:szCs w:val="28"/>
        </w:rPr>
        <w:t>Drawbar clearance Universals move freely</w:t>
      </w:r>
    </w:p>
    <w:p w14:paraId="079FAFCB" w14:textId="77777777" w:rsidR="0035217F" w:rsidRPr="0035217F" w:rsidRDefault="0035217F" w:rsidP="0035217F">
      <w:pPr>
        <w:ind w:left="720"/>
        <w:rPr>
          <w:sz w:val="28"/>
          <w:szCs w:val="28"/>
        </w:rPr>
      </w:pPr>
    </w:p>
    <w:sectPr w:rsidR="0035217F" w:rsidRPr="0035217F" w:rsidSect="00C26FB4">
      <w:headerReference w:type="default" r:id="rId10"/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90B9" w14:textId="77777777" w:rsidR="006C5DBC" w:rsidRDefault="006C5DBC" w:rsidP="00CD71D0">
      <w:pPr>
        <w:spacing w:after="0" w:line="240" w:lineRule="auto"/>
      </w:pPr>
      <w:r>
        <w:separator/>
      </w:r>
    </w:p>
  </w:endnote>
  <w:endnote w:type="continuationSeparator" w:id="0">
    <w:p w14:paraId="2C3F1F6F" w14:textId="77777777" w:rsidR="006C5DBC" w:rsidRDefault="006C5DBC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F3F52" w14:textId="5F95BC6A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58440D">
      <w:rPr>
        <w:noProof/>
      </w:rPr>
      <w:t>10/11/2022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0D0F7" w14:textId="77777777" w:rsidR="006C5DBC" w:rsidRDefault="006C5DBC" w:rsidP="00CD71D0">
      <w:pPr>
        <w:spacing w:after="0" w:line="240" w:lineRule="auto"/>
      </w:pPr>
      <w:r>
        <w:separator/>
      </w:r>
    </w:p>
  </w:footnote>
  <w:footnote w:type="continuationSeparator" w:id="0">
    <w:p w14:paraId="439BCC49" w14:textId="77777777" w:rsidR="006C5DBC" w:rsidRDefault="006C5DBC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13C7A" w14:textId="03984BA3" w:rsidR="00CD71D0" w:rsidRDefault="00CD71D0">
    <w:pPr>
      <w:pStyle w:val="Header"/>
    </w:pPr>
    <w:r>
      <w:t xml:space="preserve">Oregon FFA </w:t>
    </w:r>
    <w:r>
      <w:tab/>
    </w:r>
    <w:r w:rsidR="005341BD">
      <w:t>Machinery</w:t>
    </w:r>
    <w:r w:rsidR="00C26FB4">
      <w:t xml:space="preserve"> </w:t>
    </w:r>
    <w:r w:rsidR="008D0DD5">
      <w:t>Guided</w:t>
    </w:r>
    <w:r w:rsidR="00C26FB4">
      <w:t xml:space="preserve"> Notes</w:t>
    </w:r>
    <w:r w:rsidR="00027680">
      <w:t xml:space="preserve"> </w:t>
    </w:r>
    <w:r w:rsidR="00027680">
      <w:tab/>
    </w:r>
    <w:r w:rsidR="006C5DBC">
      <w:fldChar w:fldCharType="begin"/>
    </w:r>
    <w:r w:rsidR="006C5DBC">
      <w:instrText xml:space="preserve"> STYLEREF  Title  \* MERGEFORMAT </w:instrText>
    </w:r>
    <w:r w:rsidR="006C5DBC">
      <w:fldChar w:fldCharType="separate"/>
    </w:r>
    <w:r w:rsidR="0058440D">
      <w:rPr>
        <w:noProof/>
      </w:rPr>
      <w:t>Machinery Skills</w:t>
    </w:r>
    <w:r w:rsidR="006C5DBC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C1EE2"/>
    <w:multiLevelType w:val="hybridMultilevel"/>
    <w:tmpl w:val="522A6678"/>
    <w:lvl w:ilvl="0" w:tplc="41723F3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2D684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C192987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0823C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A60AD4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A6ED01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F2FCF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2506AC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370232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D717BB"/>
    <w:multiLevelType w:val="hybridMultilevel"/>
    <w:tmpl w:val="59882106"/>
    <w:lvl w:ilvl="0" w:tplc="4FACCB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0D2E00"/>
    <w:multiLevelType w:val="hybridMultilevel"/>
    <w:tmpl w:val="E82A21AC"/>
    <w:lvl w:ilvl="0" w:tplc="2B78E12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27A8C7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F0613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876508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33EA3D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E22F11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FA041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A0C895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CCEF22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1C2BE1"/>
    <w:multiLevelType w:val="hybridMultilevel"/>
    <w:tmpl w:val="7630A28A"/>
    <w:lvl w:ilvl="0" w:tplc="E4F067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1826E0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DE9EF88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6A4FC5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34428A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346E51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79ECFA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9D0652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06E569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B77945"/>
    <w:multiLevelType w:val="hybridMultilevel"/>
    <w:tmpl w:val="3E8AAAF4"/>
    <w:lvl w:ilvl="0" w:tplc="D474076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00A6D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3C447EE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F287A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8A83C0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3C21E3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7B2B24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4A6F0B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98E4A8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C21710"/>
    <w:multiLevelType w:val="hybridMultilevel"/>
    <w:tmpl w:val="C69622B8"/>
    <w:lvl w:ilvl="0" w:tplc="69B6003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16E6CFA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88A742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564F6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AACA3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BE2040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F10295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30E9AC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F80B64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236A5C"/>
    <w:multiLevelType w:val="hybridMultilevel"/>
    <w:tmpl w:val="BF8ABE4E"/>
    <w:lvl w:ilvl="0" w:tplc="A670C4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880C7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833C1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654FF0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DB8AFE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78EEBD5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A5C4F8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BDC75E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CE0187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E24C4E"/>
    <w:multiLevelType w:val="hybridMultilevel"/>
    <w:tmpl w:val="40824B06"/>
    <w:lvl w:ilvl="0" w:tplc="00A4EC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DE066B7"/>
    <w:multiLevelType w:val="hybridMultilevel"/>
    <w:tmpl w:val="71380F3A"/>
    <w:lvl w:ilvl="0" w:tplc="8774E43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D4E99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540BA8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3754F8F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A2B203F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19AD68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CA0262F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F7EE1A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DFAFE8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B74FB5"/>
    <w:multiLevelType w:val="hybridMultilevel"/>
    <w:tmpl w:val="583ED3EC"/>
    <w:lvl w:ilvl="0" w:tplc="E73CAD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7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83D37"/>
    <w:rsid w:val="000866F6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241D5"/>
    <w:rsid w:val="00266CF0"/>
    <w:rsid w:val="002673B6"/>
    <w:rsid w:val="002C28D2"/>
    <w:rsid w:val="002C4211"/>
    <w:rsid w:val="002E0F41"/>
    <w:rsid w:val="002F5AAD"/>
    <w:rsid w:val="0035217F"/>
    <w:rsid w:val="00381977"/>
    <w:rsid w:val="003A273B"/>
    <w:rsid w:val="003C5B2F"/>
    <w:rsid w:val="003D08B5"/>
    <w:rsid w:val="00424DEC"/>
    <w:rsid w:val="004337D6"/>
    <w:rsid w:val="00464C0D"/>
    <w:rsid w:val="004A29E8"/>
    <w:rsid w:val="005341BD"/>
    <w:rsid w:val="0055380D"/>
    <w:rsid w:val="00557E8E"/>
    <w:rsid w:val="005629A8"/>
    <w:rsid w:val="0058440D"/>
    <w:rsid w:val="005940BC"/>
    <w:rsid w:val="005B549F"/>
    <w:rsid w:val="005D16B1"/>
    <w:rsid w:val="005E0891"/>
    <w:rsid w:val="005F1F41"/>
    <w:rsid w:val="005F79EB"/>
    <w:rsid w:val="0063305F"/>
    <w:rsid w:val="00654ECF"/>
    <w:rsid w:val="00672761"/>
    <w:rsid w:val="006A6900"/>
    <w:rsid w:val="006B18A7"/>
    <w:rsid w:val="006B7864"/>
    <w:rsid w:val="006C5DBC"/>
    <w:rsid w:val="00726CDC"/>
    <w:rsid w:val="00731912"/>
    <w:rsid w:val="007B3665"/>
    <w:rsid w:val="007E2543"/>
    <w:rsid w:val="00807F4B"/>
    <w:rsid w:val="00811FD7"/>
    <w:rsid w:val="008A019A"/>
    <w:rsid w:val="008C1286"/>
    <w:rsid w:val="008D0DD5"/>
    <w:rsid w:val="008D789E"/>
    <w:rsid w:val="008E44B6"/>
    <w:rsid w:val="009638C9"/>
    <w:rsid w:val="00977AF9"/>
    <w:rsid w:val="0099427E"/>
    <w:rsid w:val="009A6739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C04B4B"/>
    <w:rsid w:val="00C26FB4"/>
    <w:rsid w:val="00C51E7E"/>
    <w:rsid w:val="00C61215"/>
    <w:rsid w:val="00C81E3E"/>
    <w:rsid w:val="00C82016"/>
    <w:rsid w:val="00C92568"/>
    <w:rsid w:val="00CA4646"/>
    <w:rsid w:val="00CA66C8"/>
    <w:rsid w:val="00CB404F"/>
    <w:rsid w:val="00CD71D0"/>
    <w:rsid w:val="00CE2A2C"/>
    <w:rsid w:val="00CE7C63"/>
    <w:rsid w:val="00CF1F6C"/>
    <w:rsid w:val="00D023A5"/>
    <w:rsid w:val="00D04953"/>
    <w:rsid w:val="00DB1079"/>
    <w:rsid w:val="00DC59D2"/>
    <w:rsid w:val="00E413F7"/>
    <w:rsid w:val="00E70329"/>
    <w:rsid w:val="00E75A06"/>
    <w:rsid w:val="00E92E78"/>
    <w:rsid w:val="00F44C6A"/>
    <w:rsid w:val="00F87DA4"/>
    <w:rsid w:val="00FD4507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0DD5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8D0D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0D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D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DD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D0DD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D0DD5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8D0DD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DD5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DD5"/>
  </w:style>
  <w:style w:type="paragraph" w:styleId="Footer">
    <w:name w:val="footer"/>
    <w:basedOn w:val="Normal"/>
    <w:link w:val="Foot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DD5"/>
  </w:style>
  <w:style w:type="character" w:customStyle="1" w:styleId="Heading2Char">
    <w:name w:val="Heading 2 Char"/>
    <w:basedOn w:val="DefaultParagraphFont"/>
    <w:link w:val="Heading2"/>
    <w:uiPriority w:val="9"/>
    <w:rsid w:val="008D0DD5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D0DD5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8D0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D0D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0DD5"/>
    <w:rPr>
      <w:color w:val="605E5C"/>
      <w:shd w:val="clear" w:color="auto" w:fill="E1DFDD"/>
    </w:rPr>
  </w:style>
  <w:style w:type="paragraph" w:customStyle="1" w:styleId="Default">
    <w:name w:val="Default"/>
    <w:rsid w:val="008D0DD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8D0D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0D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0D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0D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0DD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0D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6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51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9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5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85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8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0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4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5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94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2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8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6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2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71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9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6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8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5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0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8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4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9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0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527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1333">
          <w:marLeft w:val="720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3028">
          <w:marLeft w:val="720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5032">
          <w:marLeft w:val="720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2842">
          <w:marLeft w:val="720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0931">
          <w:marLeft w:val="720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7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6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61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0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0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14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37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0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1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8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6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2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7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3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5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0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4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2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9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3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259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43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039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68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43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097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20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224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5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123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535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81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628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326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3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3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719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922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36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752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483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250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7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7171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9317">
          <w:marLeft w:val="1152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2362">
          <w:marLeft w:val="1152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2618">
          <w:marLeft w:val="1152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1394">
          <w:marLeft w:val="1152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6768">
          <w:marLeft w:val="1152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5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4055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43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8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460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23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70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171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48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499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1156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8103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7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204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18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68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097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6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375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61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101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62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560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A8WbWuQTGu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Thomas M Henderson</cp:lastModifiedBy>
  <cp:revision>4</cp:revision>
  <dcterms:created xsi:type="dcterms:W3CDTF">2022-10-12T03:12:00Z</dcterms:created>
  <dcterms:modified xsi:type="dcterms:W3CDTF">2022-10-12T03:44:00Z</dcterms:modified>
</cp:coreProperties>
</file>